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FB525" w14:textId="77777777" w:rsidR="00207263" w:rsidRDefault="00207263" w:rsidP="002072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Unknown CLEDEROWE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5265059C" w14:textId="77777777" w:rsidR="00207263" w:rsidRDefault="00207263" w:rsidP="002072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8952238" w14:textId="77777777" w:rsidR="00207263" w:rsidRDefault="00207263" w:rsidP="002072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C4E6B13" w14:textId="77777777" w:rsidR="00207263" w:rsidRDefault="00207263" w:rsidP="002072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76EA29A" w14:textId="77777777" w:rsidR="00207263" w:rsidRDefault="00207263" w:rsidP="002072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7A60BA98" w14:textId="77777777" w:rsidR="00207263" w:rsidRDefault="00207263" w:rsidP="002072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6BE35273" w14:textId="77777777" w:rsidR="00207263" w:rsidRDefault="00207263" w:rsidP="0020726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0ADF0216" w14:textId="77777777" w:rsidR="00207263" w:rsidRDefault="00207263" w:rsidP="0020726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285FC6A8" w14:textId="77777777" w:rsidR="00207263" w:rsidRDefault="00207263" w:rsidP="002072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D54EB80" w14:textId="77777777" w:rsidR="00207263" w:rsidRDefault="00207263" w:rsidP="002072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DDB90DA" w14:textId="77777777" w:rsidR="00207263" w:rsidRDefault="00207263" w:rsidP="0020726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26 November 2022</w:t>
      </w:r>
    </w:p>
    <w:p w14:paraId="402541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2BA90" w14:textId="77777777" w:rsidR="00207263" w:rsidRDefault="00207263" w:rsidP="009139A6">
      <w:r>
        <w:separator/>
      </w:r>
    </w:p>
  </w:endnote>
  <w:endnote w:type="continuationSeparator" w:id="0">
    <w:p w14:paraId="15DB414A" w14:textId="77777777" w:rsidR="00207263" w:rsidRDefault="002072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22B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C86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21D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6799" w14:textId="77777777" w:rsidR="00207263" w:rsidRDefault="00207263" w:rsidP="009139A6">
      <w:r>
        <w:separator/>
      </w:r>
    </w:p>
  </w:footnote>
  <w:footnote w:type="continuationSeparator" w:id="0">
    <w:p w14:paraId="46717EE1" w14:textId="77777777" w:rsidR="00207263" w:rsidRDefault="002072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876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F5B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263"/>
    <w:rsid w:val="000666E0"/>
    <w:rsid w:val="0020726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4E4FC"/>
  <w15:chartTrackingRefBased/>
  <w15:docId w15:val="{734DCDC5-67A8-406D-835B-748F08A62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2022-12-20T15:49:00Z</dcterms:created>
  <dcterms:modified xsi:type="dcterms:W3CDTF">2022-12-20T15:50:00Z</dcterms:modified>
</cp:coreProperties>
</file>